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C0948" w14:textId="2B41417C" w:rsidR="003C23BA" w:rsidRDefault="00C77251" w:rsidP="003C23B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Joan BURTON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fl.1444)</w:t>
      </w:r>
    </w:p>
    <w:p w14:paraId="3E4A01A0" w14:textId="35D1FE9B" w:rsidR="00C77251" w:rsidRDefault="00C77251" w:rsidP="003C23B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Widow.</w:t>
      </w:r>
    </w:p>
    <w:p w14:paraId="1FE525F6" w14:textId="77777777" w:rsidR="00C77251" w:rsidRDefault="00C77251" w:rsidP="003C23BA">
      <w:pPr>
        <w:pStyle w:val="NoSpacing"/>
        <w:rPr>
          <w:rFonts w:eastAsia="Times New Roman" w:cs="Times New Roman"/>
          <w:szCs w:val="24"/>
        </w:rPr>
      </w:pPr>
    </w:p>
    <w:p w14:paraId="2A5946AD" w14:textId="77777777" w:rsidR="00C77251" w:rsidRDefault="00C77251" w:rsidP="003C23BA">
      <w:pPr>
        <w:pStyle w:val="NoSpacing"/>
        <w:rPr>
          <w:rFonts w:eastAsia="Times New Roman" w:cs="Times New Roman"/>
          <w:szCs w:val="24"/>
        </w:rPr>
      </w:pPr>
    </w:p>
    <w:p w14:paraId="1A33AEF6" w14:textId="1DEF1F7A" w:rsidR="00C77251" w:rsidRDefault="00C77251" w:rsidP="003C23B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= Thomas.   (C.F.R. 1437-45 p.275)</w:t>
      </w:r>
    </w:p>
    <w:p w14:paraId="3B5C3DC1" w14:textId="77777777" w:rsidR="00C77251" w:rsidRDefault="00C77251" w:rsidP="003C23BA">
      <w:pPr>
        <w:pStyle w:val="NoSpacing"/>
        <w:rPr>
          <w:rFonts w:eastAsia="Times New Roman" w:cs="Times New Roman"/>
          <w:szCs w:val="24"/>
        </w:rPr>
      </w:pPr>
    </w:p>
    <w:p w14:paraId="6410D850" w14:textId="77777777" w:rsidR="00C77251" w:rsidRDefault="00C77251" w:rsidP="003C23BA">
      <w:pPr>
        <w:pStyle w:val="NoSpacing"/>
        <w:rPr>
          <w:rFonts w:eastAsia="Times New Roman" w:cs="Times New Roman"/>
          <w:szCs w:val="24"/>
        </w:rPr>
      </w:pPr>
    </w:p>
    <w:p w14:paraId="4B99865E" w14:textId="50F4021A" w:rsidR="00C77251" w:rsidRDefault="00C77251" w:rsidP="003C23B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3 Apr.1444</w:t>
      </w:r>
      <w:r>
        <w:rPr>
          <w:rFonts w:eastAsia="Times New Roman" w:cs="Times New Roman"/>
          <w:szCs w:val="24"/>
        </w:rPr>
        <w:tab/>
        <w:t xml:space="preserve">Writ of diem </w:t>
      </w:r>
      <w:proofErr w:type="spellStart"/>
      <w:r>
        <w:rPr>
          <w:rFonts w:eastAsia="Times New Roman" w:cs="Times New Roman"/>
          <w:szCs w:val="24"/>
        </w:rPr>
        <w:t>clausit</w:t>
      </w:r>
      <w:proofErr w:type="spellEnd"/>
      <w:r>
        <w:rPr>
          <w:rFonts w:eastAsia="Times New Roman" w:cs="Times New Roman"/>
          <w:szCs w:val="24"/>
        </w:rPr>
        <w:t xml:space="preserve"> extremum to the Escheator of Calais.</w:t>
      </w:r>
    </w:p>
    <w:p w14:paraId="1FDE93F6" w14:textId="00A9BA86" w:rsidR="00C77251" w:rsidRDefault="00C77251" w:rsidP="003C23B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(ibid.)</w:t>
      </w:r>
    </w:p>
    <w:p w14:paraId="6E76F43C" w14:textId="77777777" w:rsidR="00C77251" w:rsidRDefault="00C77251" w:rsidP="003C23BA">
      <w:pPr>
        <w:pStyle w:val="NoSpacing"/>
        <w:rPr>
          <w:rFonts w:eastAsia="Times New Roman" w:cs="Times New Roman"/>
          <w:szCs w:val="24"/>
        </w:rPr>
      </w:pPr>
    </w:p>
    <w:p w14:paraId="4D7A508A" w14:textId="77777777" w:rsidR="00C77251" w:rsidRDefault="00C77251" w:rsidP="003C23BA">
      <w:pPr>
        <w:pStyle w:val="NoSpacing"/>
        <w:rPr>
          <w:rFonts w:eastAsia="Times New Roman" w:cs="Times New Roman"/>
          <w:szCs w:val="24"/>
        </w:rPr>
      </w:pPr>
    </w:p>
    <w:p w14:paraId="4565BBE4" w14:textId="659B6558" w:rsidR="00C77251" w:rsidRDefault="00C77251" w:rsidP="003C23B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27 September 2023</w:t>
      </w:r>
    </w:p>
    <w:p w14:paraId="311C543D" w14:textId="77777777" w:rsidR="00C77251" w:rsidRPr="00C77251" w:rsidRDefault="00C77251" w:rsidP="003C23BA">
      <w:pPr>
        <w:pStyle w:val="NoSpacing"/>
        <w:rPr>
          <w:rFonts w:eastAsia="Times New Roman" w:cs="Times New Roman"/>
          <w:szCs w:val="24"/>
        </w:rPr>
      </w:pPr>
    </w:p>
    <w:p w14:paraId="2C5EF992" w14:textId="77C55134" w:rsidR="003C23BA" w:rsidRPr="003C23BA" w:rsidRDefault="003C23BA" w:rsidP="009139A6">
      <w:pPr>
        <w:pStyle w:val="NoSpacing"/>
        <w:rPr>
          <w:rFonts w:cs="Times New Roman"/>
          <w:szCs w:val="24"/>
        </w:rPr>
      </w:pPr>
    </w:p>
    <w:sectPr w:rsidR="003C23BA" w:rsidRPr="003C23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0B2DC" w14:textId="77777777" w:rsidR="003C23BA" w:rsidRDefault="003C23BA" w:rsidP="009139A6">
      <w:r>
        <w:separator/>
      </w:r>
    </w:p>
  </w:endnote>
  <w:endnote w:type="continuationSeparator" w:id="0">
    <w:p w14:paraId="023DDFDA" w14:textId="77777777" w:rsidR="003C23BA" w:rsidRDefault="003C23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196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9A3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65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46722" w14:textId="77777777" w:rsidR="003C23BA" w:rsidRDefault="003C23BA" w:rsidP="009139A6">
      <w:r>
        <w:separator/>
      </w:r>
    </w:p>
  </w:footnote>
  <w:footnote w:type="continuationSeparator" w:id="0">
    <w:p w14:paraId="7088E621" w14:textId="77777777" w:rsidR="003C23BA" w:rsidRDefault="003C23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A4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D66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B8E6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3BA"/>
    <w:rsid w:val="000666E0"/>
    <w:rsid w:val="00115B29"/>
    <w:rsid w:val="002510B7"/>
    <w:rsid w:val="003C23BA"/>
    <w:rsid w:val="005C130B"/>
    <w:rsid w:val="00826F5C"/>
    <w:rsid w:val="009139A6"/>
    <w:rsid w:val="009448BB"/>
    <w:rsid w:val="00947624"/>
    <w:rsid w:val="00A3176C"/>
    <w:rsid w:val="00AE65F8"/>
    <w:rsid w:val="00BA00AB"/>
    <w:rsid w:val="00C72178"/>
    <w:rsid w:val="00C77251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89ED4"/>
  <w15:chartTrackingRefBased/>
  <w15:docId w15:val="{34BC7D73-4674-45BE-97E2-644FDDAC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73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2023-09-27T18:37:00Z</dcterms:created>
  <dcterms:modified xsi:type="dcterms:W3CDTF">2023-09-27T19:55:00Z</dcterms:modified>
</cp:coreProperties>
</file>